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5394B">
      <w:pPr>
        <w:jc w:val="center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bookmarkStart w:id="10" w:name="_GoBack"/>
      <w:r>
        <w:drawing>
          <wp:inline distT="0" distB="0" distL="114300" distR="114300">
            <wp:extent cx="5986145" cy="9087485"/>
            <wp:effectExtent l="0" t="0" r="14605" b="18415"/>
            <wp:docPr id="1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86145" cy="908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p w14:paraId="3860B083">
      <w:pPr>
        <w:spacing w:after="0" w:line="264" w:lineRule="auto"/>
        <w:ind w:left="120"/>
        <w:jc w:val="both"/>
        <w:rPr>
          <w:lang w:val="ru-RU"/>
        </w:rPr>
      </w:pPr>
      <w:bookmarkStart w:id="0" w:name="block-2046228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ECE46E3">
      <w:pPr>
        <w:spacing w:after="0" w:line="264" w:lineRule="auto"/>
        <w:ind w:left="120"/>
        <w:jc w:val="both"/>
        <w:rPr>
          <w:lang w:val="ru-RU"/>
        </w:rPr>
      </w:pPr>
    </w:p>
    <w:p w14:paraId="52A6DC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6B03DD9D">
      <w:pPr>
        <w:spacing w:after="0" w:line="264" w:lineRule="auto"/>
        <w:ind w:left="120"/>
        <w:jc w:val="both"/>
        <w:rPr>
          <w:lang w:val="ru-RU"/>
        </w:rPr>
      </w:pPr>
    </w:p>
    <w:p w14:paraId="1781BF63">
      <w:pPr>
        <w:spacing w:after="0" w:line="264" w:lineRule="auto"/>
        <w:ind w:left="120"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6DDCFDF4">
      <w:pPr>
        <w:spacing w:after="0" w:line="264" w:lineRule="auto"/>
        <w:ind w:left="120"/>
        <w:jc w:val="both"/>
        <w:rPr>
          <w:lang w:val="ru-RU"/>
        </w:rPr>
      </w:pPr>
    </w:p>
    <w:p w14:paraId="720396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35327FD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68DF295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645645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27F4EB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54D2755F">
      <w:pPr>
        <w:spacing w:after="0" w:line="264" w:lineRule="auto"/>
        <w:ind w:left="120"/>
        <w:jc w:val="both"/>
        <w:rPr>
          <w:lang w:val="ru-RU"/>
        </w:rPr>
      </w:pPr>
    </w:p>
    <w:p w14:paraId="32F72C3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 w14:paraId="551D7392">
      <w:pPr>
        <w:spacing w:after="0" w:line="264" w:lineRule="auto"/>
        <w:ind w:left="120"/>
        <w:jc w:val="both"/>
        <w:rPr>
          <w:lang w:val="ru-RU"/>
        </w:rPr>
      </w:pPr>
    </w:p>
    <w:p w14:paraId="597D87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60EE78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3559A3C7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86045C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833BC2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1ED9F2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0E7FC3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30AEA35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01C6AAA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53C19D3F">
      <w:pPr>
        <w:spacing w:after="0" w:line="264" w:lineRule="auto"/>
        <w:ind w:left="120"/>
        <w:jc w:val="both"/>
        <w:rPr>
          <w:lang w:val="ru-RU"/>
        </w:rPr>
      </w:pPr>
    </w:p>
    <w:p w14:paraId="2FC823C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14:paraId="7FE6B3F6">
      <w:pPr>
        <w:spacing w:after="0" w:line="264" w:lineRule="auto"/>
        <w:ind w:left="120"/>
        <w:jc w:val="both"/>
        <w:rPr>
          <w:lang w:val="ru-RU"/>
        </w:rPr>
      </w:pPr>
    </w:p>
    <w:p w14:paraId="6F9024C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2F86BA46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p w14:paraId="7842C2ED">
      <w:pPr>
        <w:spacing w:after="0" w:line="264" w:lineRule="auto"/>
        <w:ind w:left="120"/>
        <w:jc w:val="both"/>
        <w:rPr>
          <w:lang w:val="ru-RU"/>
        </w:rPr>
      </w:pPr>
      <w:bookmarkStart w:id="1" w:name="block-20462287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57255549">
      <w:pPr>
        <w:spacing w:after="0" w:line="264" w:lineRule="auto"/>
        <w:ind w:left="120"/>
        <w:jc w:val="both"/>
        <w:rPr>
          <w:lang w:val="ru-RU"/>
        </w:rPr>
      </w:pPr>
    </w:p>
    <w:p w14:paraId="3C27ECE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3BF8BE4">
      <w:pPr>
        <w:spacing w:after="0" w:line="264" w:lineRule="auto"/>
        <w:ind w:left="120"/>
        <w:jc w:val="both"/>
        <w:rPr>
          <w:lang w:val="ru-RU"/>
        </w:rPr>
      </w:pPr>
    </w:p>
    <w:p w14:paraId="19206AA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r>
        <w:fldChar w:fldCharType="begin"/>
      </w:r>
      <w:r>
        <w:instrText xml:space="preserve"> HYPERLINK \l "_ftn1" \h </w:instrText>
      </w:r>
      <w:r>
        <w:fldChar w:fldCharType="separate"/>
      </w:r>
      <w:r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  <w:lang w:val="ru-RU"/>
        </w:rPr>
        <w:fldChar w:fldCharType="end"/>
      </w:r>
    </w:p>
    <w:p w14:paraId="442729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611A8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57A430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4D9C87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11424B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5D26EA9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4D51F86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1421287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[2]</w:t>
      </w:r>
      <w:r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14:paraId="684FC0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7E7B1E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00FDC2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41146A5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516A94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[3]</w:t>
      </w:r>
      <w:r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14:paraId="24F51DA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1807C7D8">
      <w:pPr>
        <w:spacing w:after="0" w:line="264" w:lineRule="auto"/>
        <w:ind w:left="120"/>
        <w:jc w:val="both"/>
        <w:rPr>
          <w:lang w:val="ru-RU"/>
        </w:rPr>
      </w:pPr>
    </w:p>
    <w:p w14:paraId="3FE9577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7FA5BC72">
      <w:pPr>
        <w:spacing w:after="0" w:line="264" w:lineRule="auto"/>
        <w:ind w:left="120"/>
        <w:jc w:val="both"/>
        <w:rPr>
          <w:lang w:val="ru-RU"/>
        </w:rPr>
      </w:pPr>
    </w:p>
    <w:p w14:paraId="22AD94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486467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1D326CF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20C373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555B12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2D10D98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6B2134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011211A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78286B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6B8AAD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08E6E3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14:paraId="6011C3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CE977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D6A07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31F9E3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023BBB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41AAA01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BCCEA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4F48A0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4E1DC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187BE2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D5E50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F796C7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4404F2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4524628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4A6912F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22DEC15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75BB8F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2EE015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13237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5D6842E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71600D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73E748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9AF96E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3F5582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5FBD2743">
      <w:pPr>
        <w:spacing w:after="0" w:line="264" w:lineRule="auto"/>
        <w:ind w:left="120"/>
        <w:jc w:val="both"/>
        <w:rPr>
          <w:lang w:val="ru-RU"/>
        </w:rPr>
      </w:pPr>
    </w:p>
    <w:p w14:paraId="4AC86232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p w14:paraId="6CEECEE7">
      <w:pPr>
        <w:spacing w:after="0" w:line="264" w:lineRule="auto"/>
        <w:ind w:left="120"/>
        <w:jc w:val="both"/>
        <w:rPr>
          <w:lang w:val="ru-RU"/>
        </w:rPr>
      </w:pPr>
      <w:bookmarkStart w:id="2" w:name="block-20462285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56E6AB68">
      <w:pPr>
        <w:spacing w:after="0" w:line="264" w:lineRule="auto"/>
        <w:ind w:left="120"/>
        <w:jc w:val="both"/>
        <w:rPr>
          <w:lang w:val="ru-RU"/>
        </w:rPr>
      </w:pPr>
    </w:p>
    <w:p w14:paraId="7EAB2C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188A4DC0">
      <w:pPr>
        <w:spacing w:after="0" w:line="264" w:lineRule="auto"/>
        <w:ind w:left="120"/>
        <w:jc w:val="both"/>
        <w:rPr>
          <w:lang w:val="ru-RU"/>
        </w:rPr>
      </w:pPr>
    </w:p>
    <w:p w14:paraId="5E6355C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E0D1450">
      <w:pPr>
        <w:spacing w:after="0" w:line="264" w:lineRule="auto"/>
        <w:ind w:left="120"/>
        <w:jc w:val="both"/>
        <w:rPr>
          <w:lang w:val="ru-RU"/>
        </w:rPr>
      </w:pPr>
    </w:p>
    <w:p w14:paraId="778CCA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3FB7DC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DE3EB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B7F1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72B56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4746AD5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D851B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640FE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AC587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619663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00897E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448497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EA660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F645A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D7E6C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6D98ABE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79D55E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CD3A0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7171B6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07990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32CC6F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7C966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2F056D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6F7F19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0BEF57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B88BB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6760064F">
      <w:pPr>
        <w:spacing w:after="0" w:line="264" w:lineRule="auto"/>
        <w:ind w:left="120"/>
        <w:jc w:val="both"/>
        <w:rPr>
          <w:lang w:val="ru-RU"/>
        </w:rPr>
      </w:pPr>
    </w:p>
    <w:p w14:paraId="76DD8A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A929A87">
      <w:pPr>
        <w:spacing w:after="0" w:line="264" w:lineRule="auto"/>
        <w:ind w:left="120"/>
        <w:jc w:val="both"/>
        <w:rPr>
          <w:lang w:val="ru-RU"/>
        </w:rPr>
      </w:pPr>
    </w:p>
    <w:p w14:paraId="1FCF27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017C14F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7772303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(грамматический признак, лексическое значение и другое); устанавливать аналогии языковых единиц;</w:t>
      </w:r>
    </w:p>
    <w:p w14:paraId="04E079E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2F9EF9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563B2A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ACCAB3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363490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133471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015CEC1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376A4B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3CB964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0F314A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1AB1DF2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D2B14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15559BF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D08DC4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3CA8E1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A95D4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6B26C84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795224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6299592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5B1403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532384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37EB1C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383114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0D50E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B7693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15430CA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02BC285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360E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27345A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9DADF1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последовательность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выбранных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действий.</w:t>
      </w:r>
    </w:p>
    <w:p w14:paraId="51B48ED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254EED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44806A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523CB0C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493D2CB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74D2C3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1DB046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3334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530CFE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23E3B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3B5D594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208469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388704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18F89ADE">
      <w:pPr>
        <w:spacing w:after="0" w:line="264" w:lineRule="auto"/>
        <w:ind w:left="120"/>
        <w:jc w:val="both"/>
        <w:rPr>
          <w:lang w:val="ru-RU"/>
        </w:rPr>
      </w:pPr>
    </w:p>
    <w:p w14:paraId="62D29D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5916A3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8E5D2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1E9FC6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F8857F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6A62218">
      <w:pPr>
        <w:spacing w:after="0" w:line="264" w:lineRule="auto"/>
        <w:ind w:left="120"/>
        <w:jc w:val="both"/>
        <w:rPr>
          <w:lang w:val="ru-RU"/>
        </w:rPr>
      </w:pPr>
    </w:p>
    <w:p w14:paraId="7D8268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392BCE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315B967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3CBDE86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звуки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слова;</w:t>
      </w:r>
    </w:p>
    <w:p w14:paraId="5DC98E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598FF83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202347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6AD9C6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5ABC03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0AFC12E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709F1F6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567F3C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59EB26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6A8E14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3928BF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3AF7DC8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4157D4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прослушанный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текст;</w:t>
      </w:r>
    </w:p>
    <w:p w14:paraId="140BAE0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4DA6EC1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5ABE4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49C922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247D4D7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009445E9">
      <w:pPr>
        <w:spacing w:after="0" w:line="264" w:lineRule="auto"/>
        <w:ind w:left="120"/>
        <w:jc w:val="both"/>
        <w:rPr>
          <w:lang w:val="ru-RU"/>
        </w:rPr>
      </w:pPr>
    </w:p>
    <w:p w14:paraId="406D96F2">
      <w:pPr>
        <w:rPr>
          <w:sz w:val="28"/>
          <w:szCs w:val="28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b/>
          <w:sz w:val="28"/>
          <w:szCs w:val="28"/>
          <w:lang w:val="ru-RU"/>
        </w:rPr>
        <w:t>Изучение учебной программы по русскому языку завершается итоговым диктантом  за курс 4  класса.</w:t>
      </w:r>
    </w:p>
    <w:p w14:paraId="3AFADED2">
      <w:pPr>
        <w:spacing w:after="0"/>
        <w:ind w:left="120"/>
      </w:pPr>
      <w:bookmarkStart w:id="3" w:name="block-20462286"/>
      <w:bookmarkEnd w:id="3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9B6E2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4371"/>
        <w:gridCol w:w="1642"/>
        <w:gridCol w:w="1778"/>
        <w:gridCol w:w="1860"/>
        <w:gridCol w:w="2837"/>
      </w:tblGrid>
      <w:tr w14:paraId="08957B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90C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B410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D50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  <w:p w14:paraId="5A5281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16F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0AE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14:paraId="46B2985E">
            <w:pPr>
              <w:spacing w:after="0"/>
              <w:ind w:left="135"/>
            </w:pPr>
          </w:p>
        </w:tc>
      </w:tr>
      <w:tr w14:paraId="330920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A12258F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E44FC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B7D0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368A83C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A8E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14:paraId="4A7BE29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4B9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14:paraId="21D605C0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58DDDFC"/>
        </w:tc>
      </w:tr>
      <w:tr w14:paraId="3FA303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511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1.Обучениеграмоте</w:t>
            </w:r>
          </w:p>
        </w:tc>
      </w:tr>
      <w:tr w14:paraId="514E0D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6AAF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E4FE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890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E08CA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9F6C42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D28A04">
            <w:pPr>
              <w:spacing w:after="0"/>
              <w:ind w:left="135"/>
            </w:pPr>
          </w:p>
        </w:tc>
      </w:tr>
      <w:tr w14:paraId="5C9E45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484B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B8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5DBE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04871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486E1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4681C2">
            <w:pPr>
              <w:spacing w:after="0"/>
              <w:ind w:left="135"/>
            </w:pPr>
          </w:p>
        </w:tc>
      </w:tr>
      <w:tr w14:paraId="79703D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84AD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66E2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6F4F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762B2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DE1D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754888">
            <w:pPr>
              <w:spacing w:after="0"/>
              <w:ind w:left="135"/>
            </w:pPr>
          </w:p>
        </w:tc>
      </w:tr>
      <w:tr w14:paraId="6F3ED4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97D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32FF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1FC1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DD440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E4627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CC8C44">
            <w:pPr>
              <w:spacing w:after="0"/>
              <w:ind w:left="135"/>
            </w:pPr>
          </w:p>
        </w:tc>
      </w:tr>
      <w:tr w14:paraId="7FC975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610E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F7CEA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920925"/>
        </w:tc>
      </w:tr>
      <w:tr w14:paraId="63A959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753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</w:p>
        </w:tc>
      </w:tr>
      <w:tr w14:paraId="4AC69E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E0C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99A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259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E56C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7BE45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976D27">
            <w:pPr>
              <w:spacing w:after="0"/>
              <w:ind w:left="135"/>
            </w:pPr>
          </w:p>
        </w:tc>
      </w:tr>
      <w:tr w14:paraId="5EA64C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94CF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58F0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32B0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B42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3EC2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6B543A">
            <w:pPr>
              <w:spacing w:after="0"/>
              <w:ind w:left="135"/>
            </w:pPr>
          </w:p>
        </w:tc>
      </w:tr>
      <w:tr w14:paraId="642F54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B6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205C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E03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6392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5FEF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AAB7EF">
            <w:pPr>
              <w:spacing w:after="0"/>
              <w:ind w:left="135"/>
            </w:pPr>
          </w:p>
        </w:tc>
      </w:tr>
      <w:tr w14:paraId="3C0F84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DB4CF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7DE3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4B2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FE7E5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6937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8B793F">
            <w:pPr>
              <w:spacing w:after="0"/>
              <w:ind w:left="135"/>
            </w:pPr>
          </w:p>
        </w:tc>
      </w:tr>
      <w:tr w14:paraId="3D4882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CDC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7E2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97A0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7B5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7233E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8A4F53">
            <w:pPr>
              <w:spacing w:after="0"/>
              <w:ind w:left="135"/>
            </w:pPr>
          </w:p>
        </w:tc>
      </w:tr>
      <w:tr w14:paraId="268529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8323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989B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301AA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0E4CF3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35495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55C0CC">
            <w:pPr>
              <w:spacing w:after="0"/>
              <w:ind w:left="135"/>
            </w:pPr>
          </w:p>
        </w:tc>
      </w:tr>
      <w:tr w14:paraId="06A2FE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D7B3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9FF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5749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3A3C44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AABB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560E44">
            <w:pPr>
              <w:spacing w:after="0"/>
              <w:ind w:left="135"/>
            </w:pPr>
          </w:p>
        </w:tc>
      </w:tr>
      <w:tr w14:paraId="6962FF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AB8A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A9575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78715C"/>
        </w:tc>
      </w:tr>
      <w:tr w14:paraId="6731B5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89D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A5A4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261B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3100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43E272">
            <w:pPr>
              <w:spacing w:after="0"/>
              <w:ind w:left="135"/>
            </w:pPr>
          </w:p>
        </w:tc>
      </w:tr>
      <w:tr w14:paraId="07E08A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4801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4F6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9CFA3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66A2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5DFD60"/>
        </w:tc>
      </w:tr>
    </w:tbl>
    <w:p w14:paraId="716507F5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7C4B217D">
      <w:pPr>
        <w:spacing w:after="0"/>
        <w:ind w:left="120"/>
      </w:pPr>
      <w:bookmarkStart w:id="4" w:name="block-20462289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14:paraId="5FE60E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12858" w:type="dxa"/>
        <w:tblCellSpacing w:w="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1179"/>
        <w:gridCol w:w="992"/>
      </w:tblGrid>
      <w:tr w14:paraId="701C57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309" w:hRule="atLeast"/>
          <w:tblCellSpacing w:w="0" w:type="dxa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D05C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96B3B5">
            <w:pPr>
              <w:spacing w:after="0"/>
              <w:ind w:left="135"/>
            </w:pPr>
          </w:p>
        </w:tc>
        <w:tc>
          <w:tcPr>
            <w:tcW w:w="111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D4E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</w:p>
          <w:p w14:paraId="76275EDF">
            <w:pPr>
              <w:spacing w:after="0"/>
              <w:ind w:left="135"/>
            </w:pPr>
          </w:p>
        </w:tc>
      </w:tr>
      <w:tr w14:paraId="118DAD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38E7A93"/>
        </w:tc>
        <w:tc>
          <w:tcPr>
            <w:tcW w:w="1117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09E087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C7A8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7397650F">
            <w:pPr>
              <w:spacing w:after="0"/>
              <w:ind w:left="135"/>
            </w:pPr>
          </w:p>
        </w:tc>
      </w:tr>
      <w:tr w14:paraId="347A21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A5B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42AFB4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860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7A257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E8A26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3A474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EFB4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134EE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042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528D8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6BE9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598584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9E2D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4E6DA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98C6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1AE32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EEA8B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37A9C2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E1A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20711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1CB1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985DC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EFD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414917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4B6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9D7FA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E39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8F659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461AD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A505A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5DE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26315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7A1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D8811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F6D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A93EF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5AE7D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20B8B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12F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5B5F2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2A0C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81C20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CCDB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0CBF2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91DB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9E231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745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2A101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0C1E9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B02D6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5E4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2F99CA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4E779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47D5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F006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4FBF86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180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992B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398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124FCC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A881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9471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6DF3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2CC159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E32B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38CD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809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152B46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29D6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6FA1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E87B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193E99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D6D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2C600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1483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22476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A314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139CA0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6174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9D8A2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35BAC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6DF58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5BA6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10E1C6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A4B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A147D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9BC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08AA7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32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494FB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18DA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EBF66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537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A8465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990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2298F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0B5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9BD0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FE4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B6B05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6370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2FECD1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877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7FCAF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52FC1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49D3F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буквы 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6710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470804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609A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1B7C5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2DE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023CD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81BF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3FA99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359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4CB58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0EB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F61C5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E0F0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7126F1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6BB4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BA74B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C30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A3E24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62E3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5325F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24A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4CEBD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6AFE5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5B5A2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393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56716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07351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03B9E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5CB0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3DF7F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BB4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61A86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375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3646E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5A0C1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B9244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6071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A5021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0A70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F839D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EE8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305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B705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476E8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097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F94C9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DDC0F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BAD0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649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E1B6C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375DB8B">
            <w:pPr>
              <w:spacing w:after="0"/>
            </w:pPr>
            <w:r>
              <w:rPr>
                <w:rFonts w:ascii="Times New Roman" w:hAnsi="Times New Roman"/>
                <w:color w:val="FF0000"/>
                <w:sz w:val="24"/>
              </w:rPr>
              <w:t>40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8202F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BE6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5E7CF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A221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502A3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2AC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8CF78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4BC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E5907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635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E4922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CB9F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9B9596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FB6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7ECEB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1A63F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3CAAA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A533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D43A9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27C5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4C6D0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498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74A61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D9C38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F5A99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7BFE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7280D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E8F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5259E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042B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81A6E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C203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BDF29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CA8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A60D4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73B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1F5D2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009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A23EF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D68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0755A7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04A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F4B4A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4329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1C611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71F6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E8FF5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A89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BC2CB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4A1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FEBB0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C73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8C6C2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EDC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C8814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7FEF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8C4E6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D5C5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253C6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9A58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7ED43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F567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37F64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CDABF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2F2090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269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2B7B3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BAAB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62FC4A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306A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C58F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EB7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469E95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B6C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2A5A2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9C06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A289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B47B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B7803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A4BA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8E73C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DB1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0D10C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F04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68E9D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3CD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AC279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FEA5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BD584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E4CE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E31FA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ADE7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843D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47A7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3CB68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9F02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F8434F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43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43797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0FD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DAA7F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39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7036F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0F5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66EC3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EF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6064A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44AAA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1B862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267D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398BC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6A18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0C812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40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B6CA3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9D74B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89FEF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3A6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48337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25E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EE6D1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13C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4746A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D1CD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F80834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ECB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4AC97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C252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A49C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буквы 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CBFD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2191D3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91F5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8E3B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буквы 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5F7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574B97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4D2D8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BD71C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075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C666E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26010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42EFB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92A0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9D212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3E8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3C228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475F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37046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0352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C429E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542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E5D51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4EEE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2E1B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FDD0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072CB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A54A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8C29C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5D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3C660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5355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7E90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3FB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3F1EE5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BC0E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ED004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949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7DCC0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531A0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4124D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BAFB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220FF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68827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5D609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8FF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4BAD6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863B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7DB750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A5E7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4D3DC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4D278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DE599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14B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178CB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7A62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51A38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1C7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217C4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AA50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9E811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4F3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0B7E3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147B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201B7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E53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F2A46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DA54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C8959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782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23695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AC26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A08997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5516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FEB30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608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76111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DD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64345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D19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69767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689C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C740E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DE80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F4900E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987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74B53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BFE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E3155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B81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4483C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519B7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3B591C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F0B7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FE395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E9DF5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DB3FA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7F34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6D217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E6E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1C3C2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8F9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76E7C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FB34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AADF9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4DF8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9DA8B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500D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343D7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A77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506ED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025B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D3792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буквы ъ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9F4A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707DFF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6F6F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F05AF5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23C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DBC9F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41D9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91412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6900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AF92A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ECF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E2EC14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49C6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E94A7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A1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F94CD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C7E8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B54F0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759D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825A8A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A5B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702FE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6CA80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8FD73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E55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A1D9D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18D0D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40CF9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C83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AB90F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4B5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AF85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219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09689A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EF1F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ADC77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67D3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3BDD2C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1EB8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9734D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Введение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70D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36ADE7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2C565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8FC33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4C5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E8970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60F61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579F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E6AF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4517D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6D7F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56AC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CC3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CC740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57B3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878D5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CD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32CE4A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D5BE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327FA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общения. Диалог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7EA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38A3AD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6C8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1EEB7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DED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1E27F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08AB1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E84F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CE3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4A6F33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C9A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BBB1F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69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2D60D0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32B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7C3308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33B2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26CAA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FCAF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5BB7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7259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08956F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4DCDC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7B2FB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33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4C272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FFC3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B44A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C94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711650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8D452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093062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ABF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67E97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6609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FD9235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401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30C2D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F1A3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2D3E3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3D0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9A88B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2BAF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CBF26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13F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19291E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E28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8234C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209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47E1F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A20C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EB7EC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119A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1F354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44447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42B17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FFB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7BD2C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DE8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F8DF4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B71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06046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4C714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E610D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5164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8AC81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E06A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E574D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F47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49E31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1222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1C2EC9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3B4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091C7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67A6F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EAE5D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0A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3707BF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2969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CDBA0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AFB0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D9CE0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FBD8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057AF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607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89358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674F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01798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этикет: ситуация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E66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15CDC1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C18D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E0462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9B43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3063E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90B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1133F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63F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55047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D631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FE12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47F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60B7D8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666C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3BE5F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F392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607E2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E5E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76E33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FD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D4059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392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A9CAE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558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8DA6F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2ED6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A769F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50BB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F524A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F1F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C230D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27AF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7D25D1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35AC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E77CF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3D60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95428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5EFD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859BB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006E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4075FF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9EF9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B4C33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EE3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6B37E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FEFA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A84A8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E64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E634C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4FDD6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FF3DA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1E5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A1F57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10041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33E7D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E8EA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F332C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164B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FF734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DCD6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5974F3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30FB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82B24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F962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8294B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F44AD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6B89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этикет: ситуаци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E104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14:paraId="0463B9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E81D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40B84B5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A99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B3E66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DB69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E839A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1D8A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8651B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D65F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503801E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A9F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C0488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DAA3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60963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41A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69973B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5349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6A98E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F33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258B8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9B60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2F4ACB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08B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FB992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5A357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780C58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691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EC9D8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DEFC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6CD7D2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F54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3DB2FD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29B8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307DFFA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диктант с грамматическим заданием.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BE11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153258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F0C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1D0A60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282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099BB4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E1E2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1179" w:type="dxa"/>
            <w:tcMar>
              <w:top w:w="50" w:type="dxa"/>
              <w:left w:w="100" w:type="dxa"/>
            </w:tcMar>
            <w:vAlign w:val="center"/>
          </w:tcPr>
          <w:p w14:paraId="0B3C83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6C83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14:paraId="289493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6" w:type="dxa"/>
            <w:gridSpan w:val="2"/>
            <w:tcMar>
              <w:top w:w="50" w:type="dxa"/>
              <w:left w:w="100" w:type="dxa"/>
            </w:tcMar>
            <w:vAlign w:val="center"/>
          </w:tcPr>
          <w:p w14:paraId="63B29E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FC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</w:tr>
    </w:tbl>
    <w:p w14:paraId="0F5869A9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  <w:bookmarkStart w:id="5" w:name="block-20462282"/>
      <w:bookmarkEnd w:id="5"/>
    </w:p>
    <w:p w14:paraId="3A6837BA">
      <w:pPr>
        <w:spacing w:after="0"/>
        <w:ind w:left="120"/>
        <w:rPr>
          <w:lang w:val="ru-RU"/>
        </w:rPr>
      </w:pPr>
      <w:bookmarkStart w:id="6" w:name="block-20462288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6E71D23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957D56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dce57170-aafe-4279-bc99-7e0b1532e74c"/>
      <w:bookmarkEnd w:id="7"/>
      <w:r>
        <w:rPr>
          <w:rFonts w:ascii="Times New Roman" w:hAnsi="Times New Roman"/>
          <w:color w:val="000000"/>
          <w:sz w:val="28"/>
          <w:lang w:val="ru-RU"/>
        </w:rPr>
        <w:t>• Русский язык, 1 класс/ Канакина В.П., Горецкий В.Г., Акционерное общество «Издательство «Просвещение»‌​</w:t>
      </w:r>
    </w:p>
    <w:p w14:paraId="381E8A2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38d304dc-3a0e-4920-9e36-0e61f39a7237"/>
      <w:bookmarkEnd w:id="8"/>
      <w:r>
        <w:rPr>
          <w:rFonts w:ascii="Times New Roman" w:hAnsi="Times New Roman"/>
          <w:color w:val="000000"/>
          <w:sz w:val="28"/>
          <w:lang w:val="ru-RU"/>
        </w:rPr>
        <w:t>В.Г.Горецкий, Н.А.Федосова Прописи (в 4 частях); Издательство "Просвещение" 2023г.‌</w:t>
      </w:r>
    </w:p>
    <w:p w14:paraId="074D268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6854BF9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2B8D48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90a527ce-5992-48fa-934a-f9ebf19234e8"/>
      <w:bookmarkEnd w:id="9"/>
      <w:r>
        <w:rPr>
          <w:rFonts w:ascii="Times New Roman" w:hAnsi="Times New Roman"/>
          <w:color w:val="000000"/>
          <w:sz w:val="28"/>
          <w:lang w:val="ru-RU"/>
        </w:rPr>
        <w:t>Русский язык, 1 класс/ Канакина В.П., Горецкий В.Г., Акционерное общество «Издательство «Просвещение»‌​</w:t>
      </w:r>
    </w:p>
    <w:p w14:paraId="72B22E7F">
      <w:pPr>
        <w:spacing w:after="0"/>
        <w:ind w:left="120"/>
        <w:rPr>
          <w:lang w:val="ru-RU"/>
        </w:rPr>
      </w:pPr>
    </w:p>
    <w:p w14:paraId="689022A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8E3A53C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>Электронный тренажёр «Безударные гласные. Орфография»</w:t>
      </w:r>
      <w:r>
        <w:rPr>
          <w:sz w:val="28"/>
          <w:lang w:val="ru-RU"/>
        </w:rPr>
        <w:br w:type="textWrapping"/>
      </w:r>
      <w:r>
        <w:fldChar w:fldCharType="begin"/>
      </w:r>
      <w:r>
        <w:instrText xml:space="preserve"> HYPERLINK "http://fcior.edu.ru/card/23723/be"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fcior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card</w:t>
      </w:r>
      <w:r>
        <w:rPr>
          <w:rStyle w:val="9"/>
          <w:rFonts w:ascii="Times New Roman" w:hAnsi="Times New Roman"/>
          <w:sz w:val="28"/>
          <w:lang w:val="ru-RU"/>
        </w:rPr>
        <w:t>/23723/</w:t>
      </w:r>
      <w:r>
        <w:rPr>
          <w:rStyle w:val="9"/>
          <w:rFonts w:ascii="Times New Roman" w:hAnsi="Times New Roman"/>
          <w:sz w:val="28"/>
        </w:rPr>
        <w:t>be</w:t>
      </w:r>
      <w:r>
        <w:rPr>
          <w:rStyle w:val="9"/>
          <w:rFonts w:ascii="Times New Roman" w:hAnsi="Times New Roman"/>
          <w:sz w:val="28"/>
        </w:rPr>
        <w:fldChar w:fldCharType="end"/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</w:rPr>
        <w:t>zudarnye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glasnyeorfografiya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2 Электронный тренажёр «Безударные гласные. Орфография»</w:t>
      </w:r>
      <w:r>
        <w:rPr>
          <w:sz w:val="28"/>
          <w:lang w:val="ru-RU"/>
        </w:rPr>
        <w:br w:type="textWrapping"/>
      </w:r>
      <w:r>
        <w:fldChar w:fldCharType="begin"/>
      </w:r>
      <w:r>
        <w:instrText xml:space="preserve"> HYPERLINK "http://fcior.edu.ru/card/23748/be"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fcior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card</w:t>
      </w:r>
      <w:r>
        <w:rPr>
          <w:rStyle w:val="9"/>
          <w:rFonts w:ascii="Times New Roman" w:hAnsi="Times New Roman"/>
          <w:sz w:val="28"/>
          <w:lang w:val="ru-RU"/>
        </w:rPr>
        <w:t>/23748/</w:t>
      </w:r>
      <w:r>
        <w:rPr>
          <w:rStyle w:val="9"/>
          <w:rFonts w:ascii="Times New Roman" w:hAnsi="Times New Roman"/>
          <w:sz w:val="28"/>
        </w:rPr>
        <w:t>be</w:t>
      </w:r>
      <w:r>
        <w:rPr>
          <w:rStyle w:val="9"/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color w:val="000000"/>
          <w:sz w:val="28"/>
          <w:lang w:val="ru-RU"/>
        </w:rPr>
        <w:t>Аудиоресурс «Толстой Л.Н. «Прыжок»</w:t>
      </w:r>
    </w:p>
    <w:p w14:paraId="33BDBCB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fldChar w:fldCharType="begin"/>
      </w:r>
      <w:r>
        <w:instrText xml:space="preserve"> HYPERLINK "https://yadi.sk/d/HZAT6ucOdwt"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yadi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sk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d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HZAT</w:t>
      </w:r>
      <w:r>
        <w:rPr>
          <w:rStyle w:val="9"/>
          <w:rFonts w:ascii="Times New Roman" w:hAnsi="Times New Roman"/>
          <w:sz w:val="28"/>
          <w:lang w:val="ru-RU"/>
        </w:rPr>
        <w:t>6</w:t>
      </w:r>
      <w:r>
        <w:rPr>
          <w:rStyle w:val="9"/>
          <w:rFonts w:ascii="Times New Roman" w:hAnsi="Times New Roman"/>
          <w:sz w:val="28"/>
        </w:rPr>
        <w:t>ucOdwt</w:t>
      </w:r>
      <w:r>
        <w:rPr>
          <w:rStyle w:val="9"/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color w:val="000000"/>
          <w:sz w:val="28"/>
          <w:lang w:val="ru-RU"/>
        </w:rPr>
        <w:t xml:space="preserve"> Задание: соотнесите названия басен и персонажей (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 203161)</w:t>
      </w:r>
      <w:r>
        <w:rPr>
          <w:sz w:val="28"/>
          <w:lang w:val="ru-RU"/>
        </w:rPr>
        <w:br w:type="textWrapping"/>
      </w:r>
      <w:r>
        <w:fldChar w:fldCharType="begin"/>
      </w:r>
      <w:r>
        <w:instrText xml:space="preserve"> HYPERLINK "http://files.schoolcollection.edu.ru/dlrstore/a3b25f"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files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schoolcollection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dlrstore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a</w:t>
      </w:r>
      <w:r>
        <w:rPr>
          <w:rStyle w:val="9"/>
          <w:rFonts w:ascii="Times New Roman" w:hAnsi="Times New Roman"/>
          <w:sz w:val="28"/>
          <w:lang w:val="ru-RU"/>
        </w:rPr>
        <w:t>3</w:t>
      </w:r>
      <w:r>
        <w:rPr>
          <w:rStyle w:val="9"/>
          <w:rFonts w:ascii="Times New Roman" w:hAnsi="Times New Roman"/>
          <w:sz w:val="28"/>
        </w:rPr>
        <w:t>b</w:t>
      </w:r>
      <w:r>
        <w:rPr>
          <w:rStyle w:val="9"/>
          <w:rFonts w:ascii="Times New Roman" w:hAnsi="Times New Roman"/>
          <w:sz w:val="28"/>
          <w:lang w:val="ru-RU"/>
        </w:rPr>
        <w:t>25</w:t>
      </w:r>
      <w:r>
        <w:rPr>
          <w:rStyle w:val="9"/>
          <w:rFonts w:ascii="Times New Roman" w:hAnsi="Times New Roman"/>
          <w:sz w:val="28"/>
        </w:rPr>
        <w:t>f</w:t>
      </w:r>
      <w:r>
        <w:rPr>
          <w:rStyle w:val="9"/>
          <w:rFonts w:ascii="Times New Roman" w:hAnsi="Times New Roman"/>
          <w:sz w:val="28"/>
        </w:rPr>
        <w:fldChar w:fldCharType="end"/>
      </w:r>
      <w:r>
        <w:rPr>
          <w:sz w:val="28"/>
          <w:lang w:val="ru-RU"/>
        </w:rPr>
        <w:br w:type="textWrapping"/>
      </w:r>
      <w:r>
        <w:fldChar w:fldCharType="begin"/>
      </w:r>
      <w:r>
        <w:instrText xml:space="preserve"> HYPERLINK "http://files.schoolcollection.edu.ru/dlrstore/c2dc9f"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files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schoolcollection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dlrstore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c</w:t>
      </w:r>
      <w:r>
        <w:rPr>
          <w:rStyle w:val="9"/>
          <w:rFonts w:ascii="Times New Roman" w:hAnsi="Times New Roman"/>
          <w:sz w:val="28"/>
          <w:lang w:val="ru-RU"/>
        </w:rPr>
        <w:t>2</w:t>
      </w:r>
      <w:r>
        <w:rPr>
          <w:rStyle w:val="9"/>
          <w:rFonts w:ascii="Times New Roman" w:hAnsi="Times New Roman"/>
          <w:sz w:val="28"/>
        </w:rPr>
        <w:t>dc</w:t>
      </w:r>
      <w:r>
        <w:rPr>
          <w:rStyle w:val="9"/>
          <w:rFonts w:ascii="Times New Roman" w:hAnsi="Times New Roman"/>
          <w:sz w:val="28"/>
          <w:lang w:val="ru-RU"/>
        </w:rPr>
        <w:t>9</w:t>
      </w:r>
      <w:r>
        <w:rPr>
          <w:rStyle w:val="9"/>
          <w:rFonts w:ascii="Times New Roman" w:hAnsi="Times New Roman"/>
          <w:sz w:val="28"/>
        </w:rPr>
        <w:t>f</w:t>
      </w:r>
      <w:r>
        <w:rPr>
          <w:rStyle w:val="9"/>
          <w:rFonts w:ascii="Times New Roman" w:hAnsi="Times New Roman"/>
          <w:sz w:val="28"/>
        </w:rPr>
        <w:fldChar w:fldCharType="end"/>
      </w:r>
      <w:r>
        <w:rPr>
          <w:sz w:val="28"/>
          <w:lang w:val="ru-RU"/>
        </w:rPr>
        <w:br w:type="textWrapping"/>
      </w:r>
      <w:r>
        <w:fldChar w:fldCharType="begin"/>
      </w:r>
      <w:r>
        <w:instrText xml:space="preserve"> HYPERLINK "http://files.schoolcollection.edu.ru/dlrstore/6a6718"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files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schoolcollection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dlrstore</w:t>
      </w:r>
      <w:r>
        <w:rPr>
          <w:rStyle w:val="9"/>
          <w:rFonts w:ascii="Times New Roman" w:hAnsi="Times New Roman"/>
          <w:sz w:val="28"/>
          <w:lang w:val="ru-RU"/>
        </w:rPr>
        <w:t>/6</w:t>
      </w:r>
      <w:r>
        <w:rPr>
          <w:rStyle w:val="9"/>
          <w:rFonts w:ascii="Times New Roman" w:hAnsi="Times New Roman"/>
          <w:sz w:val="28"/>
        </w:rPr>
        <w:t>a</w:t>
      </w:r>
      <w:r>
        <w:rPr>
          <w:rStyle w:val="9"/>
          <w:rFonts w:ascii="Times New Roman" w:hAnsi="Times New Roman"/>
          <w:sz w:val="28"/>
          <w:lang w:val="ru-RU"/>
        </w:rPr>
        <w:t>6718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82E88"/>
    <w:multiLevelType w:val="multilevel"/>
    <w:tmpl w:val="03D82E8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">
    <w:nsid w:val="06F06113"/>
    <w:multiLevelType w:val="multilevel"/>
    <w:tmpl w:val="06F0611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2">
    <w:nsid w:val="0C971C4E"/>
    <w:multiLevelType w:val="multilevel"/>
    <w:tmpl w:val="0C971C4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3">
    <w:nsid w:val="0EB03484"/>
    <w:multiLevelType w:val="multilevel"/>
    <w:tmpl w:val="0EB0348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4">
    <w:nsid w:val="238C5865"/>
    <w:multiLevelType w:val="multilevel"/>
    <w:tmpl w:val="238C586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5">
    <w:nsid w:val="2583468E"/>
    <w:multiLevelType w:val="multilevel"/>
    <w:tmpl w:val="258346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6">
    <w:nsid w:val="27830477"/>
    <w:multiLevelType w:val="multilevel"/>
    <w:tmpl w:val="2783047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7">
    <w:nsid w:val="2CEA5435"/>
    <w:multiLevelType w:val="multilevel"/>
    <w:tmpl w:val="2CEA543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8">
    <w:nsid w:val="2F882A75"/>
    <w:multiLevelType w:val="multilevel"/>
    <w:tmpl w:val="2F882A7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9">
    <w:nsid w:val="370216BD"/>
    <w:multiLevelType w:val="multilevel"/>
    <w:tmpl w:val="370216B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0">
    <w:nsid w:val="4881370D"/>
    <w:multiLevelType w:val="multilevel"/>
    <w:tmpl w:val="4881370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1">
    <w:nsid w:val="6B2A0644"/>
    <w:multiLevelType w:val="multilevel"/>
    <w:tmpl w:val="6B2A064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2">
    <w:nsid w:val="6F433ADD"/>
    <w:multiLevelType w:val="multilevel"/>
    <w:tmpl w:val="6F433AD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3">
    <w:nsid w:val="7487339F"/>
    <w:multiLevelType w:val="multilevel"/>
    <w:tmpl w:val="7487339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4">
    <w:nsid w:val="797B347E"/>
    <w:multiLevelType w:val="multilevel"/>
    <w:tmpl w:val="797B347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0"/>
  </w:num>
  <w:num w:numId="9">
    <w:abstractNumId w:val="13"/>
  </w:num>
  <w:num w:numId="10">
    <w:abstractNumId w:val="12"/>
  </w:num>
  <w:num w:numId="11">
    <w:abstractNumId w:val="6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560"/>
    <w:rsid w:val="00061F4F"/>
    <w:rsid w:val="000A4276"/>
    <w:rsid w:val="00146E0B"/>
    <w:rsid w:val="00184C48"/>
    <w:rsid w:val="00190813"/>
    <w:rsid w:val="001E7FE1"/>
    <w:rsid w:val="001F2C42"/>
    <w:rsid w:val="002A7187"/>
    <w:rsid w:val="002C6E71"/>
    <w:rsid w:val="002E3450"/>
    <w:rsid w:val="002E376E"/>
    <w:rsid w:val="00331381"/>
    <w:rsid w:val="00334B1A"/>
    <w:rsid w:val="003535B7"/>
    <w:rsid w:val="00356E2E"/>
    <w:rsid w:val="003E7CA1"/>
    <w:rsid w:val="00424E90"/>
    <w:rsid w:val="00463CC5"/>
    <w:rsid w:val="004B3288"/>
    <w:rsid w:val="0058617B"/>
    <w:rsid w:val="005E2873"/>
    <w:rsid w:val="00601A7C"/>
    <w:rsid w:val="00711EB1"/>
    <w:rsid w:val="007270AF"/>
    <w:rsid w:val="00763CA0"/>
    <w:rsid w:val="0079430D"/>
    <w:rsid w:val="007D6929"/>
    <w:rsid w:val="00820560"/>
    <w:rsid w:val="008A6092"/>
    <w:rsid w:val="008B4451"/>
    <w:rsid w:val="00920BD2"/>
    <w:rsid w:val="00991141"/>
    <w:rsid w:val="009C457E"/>
    <w:rsid w:val="009D54AC"/>
    <w:rsid w:val="00A12EF9"/>
    <w:rsid w:val="00A40691"/>
    <w:rsid w:val="00A86DD8"/>
    <w:rsid w:val="00AA7844"/>
    <w:rsid w:val="00AF45DF"/>
    <w:rsid w:val="00BC0490"/>
    <w:rsid w:val="00BC7063"/>
    <w:rsid w:val="00BE3105"/>
    <w:rsid w:val="00C070A5"/>
    <w:rsid w:val="00C26FF5"/>
    <w:rsid w:val="00C64D1D"/>
    <w:rsid w:val="00C901D3"/>
    <w:rsid w:val="00CA62C5"/>
    <w:rsid w:val="00CD093E"/>
    <w:rsid w:val="00CD2DC3"/>
    <w:rsid w:val="00D62F83"/>
    <w:rsid w:val="00D67FCE"/>
    <w:rsid w:val="00DD50A4"/>
    <w:rsid w:val="00E524B3"/>
    <w:rsid w:val="00F26BD1"/>
    <w:rsid w:val="00FB23EA"/>
    <w:rsid w:val="21CF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9"/>
    <w:pPr>
      <w:keepNext/>
      <w:keepLines/>
      <w:spacing w:before="480"/>
      <w:outlineLvl w:val="0"/>
    </w:pPr>
    <w:rPr>
      <w:rFonts w:ascii="Calibri Light" w:hAnsi="Calibri Light" w:eastAsia="Times New Roman"/>
      <w:b/>
      <w:bCs/>
      <w:color w:val="2F5496"/>
      <w:sz w:val="28"/>
      <w:szCs w:val="28"/>
    </w:rPr>
  </w:style>
  <w:style w:type="paragraph" w:styleId="3">
    <w:name w:val="heading 2"/>
    <w:basedOn w:val="1"/>
    <w:next w:val="1"/>
    <w:link w:val="17"/>
    <w:qFormat/>
    <w:uiPriority w:val="99"/>
    <w:pPr>
      <w:keepNext/>
      <w:keepLines/>
      <w:spacing w:before="200"/>
      <w:outlineLvl w:val="1"/>
    </w:pPr>
    <w:rPr>
      <w:rFonts w:ascii="Calibri Light" w:hAnsi="Calibri Light" w:eastAsia="Times New Roman"/>
      <w:b/>
      <w:bCs/>
      <w:color w:val="4472C4"/>
      <w:sz w:val="26"/>
      <w:szCs w:val="26"/>
    </w:rPr>
  </w:style>
  <w:style w:type="paragraph" w:styleId="4">
    <w:name w:val="heading 3"/>
    <w:basedOn w:val="1"/>
    <w:next w:val="1"/>
    <w:link w:val="18"/>
    <w:qFormat/>
    <w:uiPriority w:val="99"/>
    <w:pPr>
      <w:keepNext/>
      <w:keepLines/>
      <w:spacing w:before="200"/>
      <w:outlineLvl w:val="2"/>
    </w:pPr>
    <w:rPr>
      <w:rFonts w:ascii="Calibri Light" w:hAnsi="Calibri Light" w:eastAsia="Times New Roman"/>
      <w:b/>
      <w:bCs/>
      <w:color w:val="4472C4"/>
    </w:rPr>
  </w:style>
  <w:style w:type="paragraph" w:styleId="5">
    <w:name w:val="heading 4"/>
    <w:basedOn w:val="1"/>
    <w:next w:val="1"/>
    <w:link w:val="19"/>
    <w:qFormat/>
    <w:uiPriority w:val="99"/>
    <w:pPr>
      <w:keepNext/>
      <w:keepLines/>
      <w:spacing w:before="200"/>
      <w:outlineLvl w:val="3"/>
    </w:pPr>
    <w:rPr>
      <w:rFonts w:ascii="Calibri Light" w:hAnsi="Calibri Light" w:eastAsia="Times New Roman"/>
      <w:b/>
      <w:bCs/>
      <w:i/>
      <w:iCs/>
      <w:color w:val="4472C4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99"/>
    <w:rPr>
      <w:rFonts w:cs="Times New Roman"/>
      <w:i/>
      <w:iCs/>
    </w:rPr>
  </w:style>
  <w:style w:type="character" w:styleId="9">
    <w:name w:val="Hyperlink"/>
    <w:basedOn w:val="6"/>
    <w:qFormat/>
    <w:uiPriority w:val="99"/>
    <w:rPr>
      <w:rFonts w:cs="Times New Roman"/>
      <w:color w:val="0563C1"/>
      <w:u w:val="single"/>
    </w:rPr>
  </w:style>
  <w:style w:type="paragraph" w:styleId="10">
    <w:name w:val="Normal Indent"/>
    <w:basedOn w:val="1"/>
    <w:uiPriority w:val="99"/>
    <w:pPr>
      <w:ind w:left="720"/>
    </w:pPr>
  </w:style>
  <w:style w:type="paragraph" w:styleId="11">
    <w:name w:val="caption"/>
    <w:basedOn w:val="1"/>
    <w:next w:val="1"/>
    <w:qFormat/>
    <w:uiPriority w:val="99"/>
    <w:pPr>
      <w:spacing w:line="240" w:lineRule="auto"/>
    </w:pPr>
    <w:rPr>
      <w:b/>
      <w:bCs/>
      <w:color w:val="4472C4"/>
      <w:sz w:val="18"/>
      <w:szCs w:val="18"/>
    </w:rPr>
  </w:style>
  <w:style w:type="paragraph" w:styleId="12">
    <w:name w:val="header"/>
    <w:basedOn w:val="1"/>
    <w:link w:val="20"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99"/>
    <w:pPr>
      <w:pBdr>
        <w:bottom w:val="single" w:color="4472C4" w:sz="8" w:space="4"/>
      </w:pBdr>
      <w:spacing w:after="300"/>
      <w:contextualSpacing/>
    </w:pPr>
    <w:rPr>
      <w:rFonts w:ascii="Calibri Light" w:hAnsi="Calibri Light" w:eastAsia="Times New Roman"/>
      <w:color w:val="323E4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99"/>
    <w:pPr>
      <w:ind w:left="86"/>
    </w:pPr>
    <w:rPr>
      <w:rFonts w:ascii="Calibri Light" w:hAnsi="Calibri Light" w:eastAsia="Times New Roman"/>
      <w:i/>
      <w:iCs/>
      <w:color w:val="4472C4"/>
      <w:spacing w:val="15"/>
      <w:sz w:val="24"/>
      <w:szCs w:val="24"/>
    </w:rPr>
  </w:style>
  <w:style w:type="table" w:styleId="15">
    <w:name w:val="Table Grid"/>
    <w:basedOn w:val="7"/>
    <w:uiPriority w:val="9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ing 1 Char"/>
    <w:basedOn w:val="6"/>
    <w:link w:val="2"/>
    <w:locked/>
    <w:uiPriority w:val="99"/>
    <w:rPr>
      <w:rFonts w:ascii="Calibri Light" w:hAnsi="Calibri Light" w:cs="Times New Roman"/>
      <w:b/>
      <w:bCs/>
      <w:color w:val="2F5496"/>
      <w:sz w:val="28"/>
      <w:szCs w:val="28"/>
    </w:rPr>
  </w:style>
  <w:style w:type="character" w:customStyle="1" w:styleId="17">
    <w:name w:val="Heading 2 Char"/>
    <w:basedOn w:val="6"/>
    <w:link w:val="3"/>
    <w:locked/>
    <w:uiPriority w:val="99"/>
    <w:rPr>
      <w:rFonts w:ascii="Calibri Light" w:hAnsi="Calibri Light" w:cs="Times New Roman"/>
      <w:b/>
      <w:bCs/>
      <w:color w:val="4472C4"/>
      <w:sz w:val="26"/>
      <w:szCs w:val="26"/>
    </w:rPr>
  </w:style>
  <w:style w:type="character" w:customStyle="1" w:styleId="18">
    <w:name w:val="Heading 3 Char"/>
    <w:basedOn w:val="6"/>
    <w:link w:val="4"/>
    <w:locked/>
    <w:uiPriority w:val="99"/>
    <w:rPr>
      <w:rFonts w:ascii="Calibri Light" w:hAnsi="Calibri Light" w:cs="Times New Roman"/>
      <w:b/>
      <w:bCs/>
      <w:color w:val="4472C4"/>
    </w:rPr>
  </w:style>
  <w:style w:type="character" w:customStyle="1" w:styleId="19">
    <w:name w:val="Heading 4 Char"/>
    <w:basedOn w:val="6"/>
    <w:link w:val="5"/>
    <w:locked/>
    <w:uiPriority w:val="99"/>
    <w:rPr>
      <w:rFonts w:ascii="Calibri Light" w:hAnsi="Calibri Light" w:cs="Times New Roman"/>
      <w:b/>
      <w:bCs/>
      <w:i/>
      <w:iCs/>
      <w:color w:val="4472C4"/>
    </w:rPr>
  </w:style>
  <w:style w:type="character" w:customStyle="1" w:styleId="20">
    <w:name w:val="Header Char"/>
    <w:basedOn w:val="6"/>
    <w:link w:val="12"/>
    <w:locked/>
    <w:uiPriority w:val="99"/>
    <w:rPr>
      <w:rFonts w:cs="Times New Roman"/>
    </w:rPr>
  </w:style>
  <w:style w:type="character" w:customStyle="1" w:styleId="21">
    <w:name w:val="Subtitle Char"/>
    <w:basedOn w:val="6"/>
    <w:link w:val="14"/>
    <w:qFormat/>
    <w:locked/>
    <w:uiPriority w:val="99"/>
    <w:rPr>
      <w:rFonts w:ascii="Calibri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22">
    <w:name w:val="Title Char"/>
    <w:basedOn w:val="6"/>
    <w:link w:val="13"/>
    <w:locked/>
    <w:uiPriority w:val="99"/>
    <w:rPr>
      <w:rFonts w:ascii="Calibri Light" w:hAnsi="Calibri Light" w:cs="Times New Roman"/>
      <w:color w:val="323E4F"/>
      <w:spacing w:val="5"/>
      <w:kern w:val="28"/>
      <w:sz w:val="52"/>
      <w:szCs w:val="52"/>
    </w:rPr>
  </w:style>
  <w:style w:type="character" w:customStyle="1" w:styleId="23">
    <w:name w:val="Unresolved Mention"/>
    <w:basedOn w:val="6"/>
    <w:semiHidden/>
    <w:qFormat/>
    <w:uiPriority w:val="99"/>
    <w:rPr>
      <w:rFonts w:cs="Times New Roman"/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5176</Words>
  <Characters>29507</Characters>
  <Lines>0</Lines>
  <Paragraphs>0</Paragraphs>
  <TotalTime>65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2023-09-12T13:03:00Z</dcterms:created>
  <dc:creator>HP</dc:creator>
  <cp:lastModifiedBy>людмила</cp:lastModifiedBy>
  <cp:lastPrinted>2024-10-01T17:31:00Z</cp:lastPrinted>
  <dcterms:modified xsi:type="dcterms:W3CDTF">2025-11-25T11:14:40Z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496516E4501F4F9E83705985041849EF_12</vt:lpwstr>
  </property>
</Properties>
</file>